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3A1" w:rsidRPr="002A4FB9" w:rsidRDefault="007523A1" w:rsidP="00F13D64">
      <w:pPr>
        <w:jc w:val="center"/>
        <w:rPr>
          <w:rFonts w:ascii="Times New Roman" w:hAnsi="Times New Roman" w:cs="Times New Roman"/>
          <w:b/>
          <w:bCs/>
          <w:sz w:val="24"/>
          <w:szCs w:val="24"/>
          <w:lang w:val="en-US"/>
        </w:rPr>
      </w:pPr>
      <w:r w:rsidRPr="002A4FB9">
        <w:rPr>
          <w:rFonts w:ascii="Times New Roman" w:hAnsi="Times New Roman" w:cs="Times New Roman"/>
          <w:b/>
          <w:bCs/>
          <w:sz w:val="24"/>
          <w:szCs w:val="24"/>
          <w:lang w:val="en-US"/>
        </w:rPr>
        <w:t xml:space="preserve">Family, well-being and social policy in </w:t>
      </w:r>
      <w:smartTag w:uri="urn:schemas-microsoft-com:office:smarttags" w:element="place">
        <w:smartTag w:uri="urn:schemas-microsoft-com:office:smarttags" w:element="country-region">
          <w:r w:rsidRPr="002A4FB9">
            <w:rPr>
              <w:rFonts w:ascii="Times New Roman" w:hAnsi="Times New Roman" w:cs="Times New Roman"/>
              <w:b/>
              <w:bCs/>
              <w:sz w:val="24"/>
              <w:szCs w:val="24"/>
              <w:lang w:val="en-US"/>
            </w:rPr>
            <w:t>China</w:t>
          </w:r>
        </w:smartTag>
      </w:smartTag>
    </w:p>
    <w:p w:rsidR="007523A1" w:rsidRPr="002A4FB9" w:rsidRDefault="007523A1" w:rsidP="00D06B80">
      <w:pPr>
        <w:jc w:val="center"/>
        <w:rPr>
          <w:rFonts w:ascii="Times New Roman" w:hAnsi="Times New Roman" w:cs="Times New Roman"/>
          <w:sz w:val="24"/>
          <w:szCs w:val="24"/>
          <w:lang w:val="en-US"/>
        </w:rPr>
      </w:pPr>
      <w:r w:rsidRPr="002A4FB9">
        <w:rPr>
          <w:rFonts w:ascii="Times New Roman" w:hAnsi="Times New Roman" w:cs="Times New Roman"/>
          <w:sz w:val="24"/>
          <w:szCs w:val="24"/>
          <w:lang w:val="en-US"/>
        </w:rPr>
        <w:t>Weiguo Zhang</w:t>
      </w:r>
    </w:p>
    <w:p w:rsidR="007523A1" w:rsidRPr="002A4FB9" w:rsidRDefault="007523A1" w:rsidP="00D06B80">
      <w:pPr>
        <w:jc w:val="center"/>
        <w:rPr>
          <w:rFonts w:ascii="Times New Roman" w:hAnsi="Times New Roman" w:cs="Times New Roman"/>
          <w:sz w:val="24"/>
          <w:szCs w:val="24"/>
          <w:lang w:val="en-US"/>
        </w:rPr>
      </w:pPr>
      <w:r w:rsidRPr="002A4FB9">
        <w:rPr>
          <w:rFonts w:ascii="Times New Roman" w:hAnsi="Times New Roman" w:cs="Times New Roman"/>
          <w:sz w:val="24"/>
          <w:szCs w:val="24"/>
          <w:lang w:val="en-US"/>
        </w:rPr>
        <w:t>Department of Sociology</w:t>
      </w:r>
    </w:p>
    <w:p w:rsidR="007523A1" w:rsidRPr="002A4FB9" w:rsidRDefault="007523A1" w:rsidP="00D06B80">
      <w:pPr>
        <w:jc w:val="center"/>
        <w:rPr>
          <w:rFonts w:ascii="Times New Roman" w:hAnsi="Times New Roman" w:cs="Times New Roman"/>
          <w:sz w:val="24"/>
          <w:szCs w:val="24"/>
          <w:lang w:val="en-US"/>
        </w:rPr>
      </w:pPr>
      <w:smartTag w:uri="urn:schemas-microsoft-com:office:smarttags" w:element="place">
        <w:smartTag w:uri="urn:schemas-microsoft-com:office:smarttags" w:element="PlaceType">
          <w:r w:rsidRPr="002A4FB9">
            <w:rPr>
              <w:rFonts w:ascii="Times New Roman" w:hAnsi="Times New Roman" w:cs="Times New Roman"/>
              <w:sz w:val="24"/>
              <w:szCs w:val="24"/>
              <w:lang w:val="en-US"/>
            </w:rPr>
            <w:t>University</w:t>
          </w:r>
        </w:smartTag>
        <w:r w:rsidRPr="002A4FB9">
          <w:rPr>
            <w:rFonts w:ascii="Times New Roman" w:hAnsi="Times New Roman" w:cs="Times New Roman"/>
            <w:sz w:val="24"/>
            <w:szCs w:val="24"/>
            <w:lang w:val="en-US"/>
          </w:rPr>
          <w:t xml:space="preserve"> of </w:t>
        </w:r>
        <w:smartTag w:uri="urn:schemas-microsoft-com:office:smarttags" w:element="PlaceName">
          <w:r w:rsidRPr="002A4FB9">
            <w:rPr>
              <w:rFonts w:ascii="Times New Roman" w:hAnsi="Times New Roman" w:cs="Times New Roman"/>
              <w:sz w:val="24"/>
              <w:szCs w:val="24"/>
              <w:lang w:val="en-US"/>
            </w:rPr>
            <w:t>Toronto</w:t>
          </w:r>
        </w:smartTag>
      </w:smartTag>
    </w:p>
    <w:p w:rsidR="007523A1" w:rsidRPr="002A4FB9" w:rsidRDefault="007523A1" w:rsidP="00A537B2">
      <w:pPr>
        <w:pStyle w:val="Heading1"/>
        <w:jc w:val="both"/>
      </w:pPr>
      <w:r w:rsidRPr="002A4FB9">
        <w:t>Course Description:</w:t>
      </w:r>
    </w:p>
    <w:p w:rsidR="007523A1" w:rsidRPr="002A4FB9" w:rsidRDefault="007523A1" w:rsidP="00EA55E7">
      <w:pPr>
        <w:ind w:firstLine="720"/>
        <w:rPr>
          <w:rFonts w:ascii="Times New Roman" w:hAnsi="Times New Roman" w:cs="Times New Roman"/>
          <w:sz w:val="24"/>
          <w:szCs w:val="24"/>
        </w:rPr>
      </w:pPr>
      <w:r w:rsidRPr="002A4FB9">
        <w:rPr>
          <w:rFonts w:ascii="Times New Roman" w:hAnsi="Times New Roman" w:cs="Times New Roman"/>
          <w:sz w:val="24"/>
          <w:szCs w:val="24"/>
        </w:rPr>
        <w:t>This course introduces students to the theoretical perspectives and methodological tools in understanding family patterns and dynamics</w:t>
      </w:r>
      <w:r>
        <w:rPr>
          <w:rFonts w:ascii="Times New Roman" w:hAnsi="Times New Roman" w:cs="Times New Roman"/>
          <w:sz w:val="24"/>
          <w:szCs w:val="24"/>
        </w:rPr>
        <w:t>, welfare, and social policy</w:t>
      </w:r>
      <w:r w:rsidRPr="002A4FB9">
        <w:rPr>
          <w:rFonts w:ascii="Times New Roman" w:hAnsi="Times New Roman" w:cs="Times New Roman"/>
          <w:sz w:val="24"/>
          <w:szCs w:val="24"/>
        </w:rPr>
        <w:t xml:space="preserve"> in contemporary Chinese society. It focuses on the interaction of macro structural forces and micro behaviours in shaping family structures, relationships, and the well-being of children, adult men and women, and senior family members. The course begins by looking at family changes in historical perspectives before we discuss theories and methods in family studies. We will then take a closer look at marriage, fertility, and elderly care in the context of Chinese market reforms and population policy. We will consider the intersections of gender, work and family in labor market, and finally discuss how social policy development could improve cohesive and harmonious family relations and individual well-being. </w:t>
      </w:r>
    </w:p>
    <w:p w:rsidR="007523A1" w:rsidRPr="002A4FB9" w:rsidRDefault="007523A1" w:rsidP="00973235">
      <w:pPr>
        <w:ind w:firstLine="720"/>
        <w:rPr>
          <w:rFonts w:ascii="Times New Roman" w:hAnsi="Times New Roman" w:cs="Times New Roman"/>
          <w:sz w:val="24"/>
          <w:szCs w:val="24"/>
        </w:rPr>
      </w:pPr>
      <w:r w:rsidRPr="002A4FB9">
        <w:rPr>
          <w:rFonts w:ascii="Times New Roman" w:hAnsi="Times New Roman" w:cs="Times New Roman"/>
          <w:sz w:val="24"/>
          <w:szCs w:val="24"/>
        </w:rPr>
        <w:t>This course is appropriate for students specializing in social science subjects in general, and those specialising in social security, social work, labour relations, demography and social gerontology</w:t>
      </w:r>
      <w:r>
        <w:rPr>
          <w:rFonts w:ascii="Times New Roman" w:hAnsi="Times New Roman" w:cs="Times New Roman"/>
          <w:sz w:val="24"/>
          <w:szCs w:val="24"/>
        </w:rPr>
        <w:t>, particularly for students</w:t>
      </w:r>
      <w:r w:rsidRPr="002A4FB9">
        <w:rPr>
          <w:rFonts w:ascii="Times New Roman" w:hAnsi="Times New Roman" w:cs="Times New Roman"/>
          <w:sz w:val="24"/>
          <w:szCs w:val="24"/>
        </w:rPr>
        <w:t xml:space="preserve"> in the </w:t>
      </w:r>
      <w:smartTag w:uri="urn:schemas-microsoft-com:office:smarttags" w:element="PlaceName">
        <w:r w:rsidRPr="002A4FB9">
          <w:rPr>
            <w:rFonts w:ascii="Times New Roman" w:hAnsi="Times New Roman" w:cs="Times New Roman"/>
            <w:sz w:val="24"/>
            <w:szCs w:val="24"/>
          </w:rPr>
          <w:t>School</w:t>
        </w:r>
      </w:smartTag>
      <w:r w:rsidRPr="002A4FB9">
        <w:rPr>
          <w:rFonts w:ascii="Times New Roman" w:hAnsi="Times New Roman" w:cs="Times New Roman"/>
          <w:sz w:val="24"/>
          <w:szCs w:val="24"/>
        </w:rPr>
        <w:t xml:space="preserve"> of </w:t>
      </w:r>
      <w:smartTag w:uri="urn:schemas-microsoft-com:office:smarttags" w:element="PlaceName">
        <w:r w:rsidRPr="002A4FB9">
          <w:rPr>
            <w:rFonts w:ascii="Times New Roman" w:hAnsi="Times New Roman" w:cs="Times New Roman"/>
            <w:sz w:val="24"/>
            <w:szCs w:val="24"/>
          </w:rPr>
          <w:t>Labor Economics</w:t>
        </w:r>
      </w:smartTag>
      <w:r>
        <w:rPr>
          <w:rFonts w:ascii="Times New Roman" w:hAnsi="Times New Roman" w:cs="Times New Roman"/>
          <w:sz w:val="24"/>
          <w:szCs w:val="24"/>
        </w:rPr>
        <w:t xml:space="preserve">, </w:t>
      </w:r>
      <w:smartTag w:uri="urn:schemas-microsoft-com:office:smarttags" w:element="PlaceName">
        <w:smartTag w:uri="urn:schemas-microsoft-com:office:smarttags" w:element="PlaceName">
          <w:r>
            <w:rPr>
              <w:rFonts w:ascii="Times New Roman" w:hAnsi="Times New Roman" w:cs="Times New Roman"/>
              <w:sz w:val="24"/>
              <w:szCs w:val="24"/>
            </w:rPr>
            <w:t>School</w:t>
          </w:r>
        </w:smartTag>
        <w:r>
          <w:rPr>
            <w:rFonts w:ascii="Times New Roman" w:hAnsi="Times New Roman" w:cs="Times New Roman"/>
            <w:sz w:val="24"/>
            <w:szCs w:val="24"/>
          </w:rPr>
          <w:t xml:space="preserve"> of </w:t>
        </w:r>
        <w:smartTag w:uri="urn:schemas-microsoft-com:office:smarttags" w:element="PlaceName">
          <w:r>
            <w:rPr>
              <w:rFonts w:ascii="Times New Roman" w:hAnsi="Times New Roman" w:cs="Times New Roman"/>
              <w:sz w:val="24"/>
              <w:szCs w:val="24"/>
            </w:rPr>
            <w:t>Economics</w:t>
          </w:r>
        </w:smartTag>
      </w:smartTag>
      <w:r w:rsidRPr="002A4FB9">
        <w:rPr>
          <w:rFonts w:ascii="Times New Roman" w:hAnsi="Times New Roman" w:cs="Times New Roman"/>
          <w:sz w:val="24"/>
          <w:szCs w:val="24"/>
        </w:rPr>
        <w:t xml:space="preserve"> at the Capital University of Economics and Business.</w:t>
      </w:r>
    </w:p>
    <w:sectPr w:rsidR="007523A1" w:rsidRPr="002A4FB9" w:rsidSect="0025173F">
      <w:foot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3A1" w:rsidRDefault="007523A1" w:rsidP="00A81F93">
      <w:pPr>
        <w:spacing w:after="0" w:line="240" w:lineRule="auto"/>
      </w:pPr>
      <w:r>
        <w:separator/>
      </w:r>
    </w:p>
  </w:endnote>
  <w:endnote w:type="continuationSeparator" w:id="0">
    <w:p w:rsidR="007523A1" w:rsidRDefault="007523A1" w:rsidP="00A81F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3A1" w:rsidRPr="00A81F93" w:rsidRDefault="007523A1" w:rsidP="00A81F93">
    <w:pPr>
      <w:pStyle w:val="Footer"/>
      <w:jc w:val="center"/>
    </w:pPr>
    <w:r w:rsidRPr="00A81F93">
      <w:t xml:space="preserve">Page </w:t>
    </w:r>
    <w:fldSimple w:instr=" PAGE ">
      <w:r>
        <w:rPr>
          <w:noProof/>
        </w:rPr>
        <w:t>1</w:t>
      </w:r>
    </w:fldSimple>
    <w:r w:rsidRPr="00A81F93">
      <w:t xml:space="preserve"> of </w:t>
    </w:r>
    <w:fldSimple w:instr=" NUMPAGES  ">
      <w:r>
        <w:rPr>
          <w:noProof/>
        </w:rPr>
        <w:t>5</w:t>
      </w:r>
    </w:fldSimple>
  </w:p>
  <w:p w:rsidR="007523A1" w:rsidRDefault="007523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3A1" w:rsidRDefault="007523A1" w:rsidP="00A81F93">
      <w:pPr>
        <w:spacing w:after="0" w:line="240" w:lineRule="auto"/>
      </w:pPr>
      <w:r>
        <w:separator/>
      </w:r>
    </w:p>
  </w:footnote>
  <w:footnote w:type="continuationSeparator" w:id="0">
    <w:p w:rsidR="007523A1" w:rsidRDefault="007523A1" w:rsidP="00A81F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123F5"/>
    <w:multiLevelType w:val="hybridMultilevel"/>
    <w:tmpl w:val="27AE9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913C84"/>
    <w:multiLevelType w:val="hybridMultilevel"/>
    <w:tmpl w:val="B6080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0FD0DC4"/>
    <w:multiLevelType w:val="hybridMultilevel"/>
    <w:tmpl w:val="85DCD2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1ED1FB7"/>
    <w:multiLevelType w:val="hybridMultilevel"/>
    <w:tmpl w:val="E5766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794040"/>
    <w:multiLevelType w:val="hybridMultilevel"/>
    <w:tmpl w:val="4ACCC0E4"/>
    <w:lvl w:ilvl="0" w:tplc="1818BE94">
      <w:start w:val="1"/>
      <w:numFmt w:val="bullet"/>
      <w:lvlRestart w:val="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9935C9"/>
    <w:multiLevelType w:val="hybridMultilevel"/>
    <w:tmpl w:val="2CA637A8"/>
    <w:lvl w:ilvl="0" w:tplc="86E47B1E">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4D9766E4"/>
    <w:multiLevelType w:val="hybridMultilevel"/>
    <w:tmpl w:val="E7CAB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0DC51BD"/>
    <w:multiLevelType w:val="hybridMultilevel"/>
    <w:tmpl w:val="23B65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474723"/>
    <w:multiLevelType w:val="hybridMultilevel"/>
    <w:tmpl w:val="A2C88206"/>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start w:val="1"/>
      <w:numFmt w:val="bullet"/>
      <w:lvlText w:val=""/>
      <w:lvlJc w:val="left"/>
      <w:pPr>
        <w:tabs>
          <w:tab w:val="num" w:pos="2160"/>
        </w:tabs>
        <w:ind w:left="2160" w:hanging="360"/>
      </w:pPr>
      <w:rPr>
        <w:rFonts w:ascii="Wingdings" w:hAnsi="Wingdings" w:hint="default"/>
      </w:rPr>
    </w:lvl>
    <w:lvl w:ilvl="3" w:tplc="00010409">
      <w:start w:val="1"/>
      <w:numFmt w:val="bullet"/>
      <w:lvlText w:val=""/>
      <w:lvlJc w:val="left"/>
      <w:pPr>
        <w:tabs>
          <w:tab w:val="num" w:pos="2880"/>
        </w:tabs>
        <w:ind w:left="2880" w:hanging="360"/>
      </w:pPr>
      <w:rPr>
        <w:rFonts w:ascii="Symbol" w:hAnsi="Symbol" w:hint="default"/>
      </w:rPr>
    </w:lvl>
    <w:lvl w:ilvl="4" w:tplc="00030409">
      <w:start w:val="1"/>
      <w:numFmt w:val="bullet"/>
      <w:lvlText w:val="o"/>
      <w:lvlJc w:val="left"/>
      <w:pPr>
        <w:tabs>
          <w:tab w:val="num" w:pos="3600"/>
        </w:tabs>
        <w:ind w:left="3600" w:hanging="360"/>
      </w:pPr>
      <w:rPr>
        <w:rFonts w:ascii="Courier New" w:hAnsi="Courier New" w:hint="default"/>
      </w:rPr>
    </w:lvl>
    <w:lvl w:ilvl="5" w:tplc="00050409">
      <w:start w:val="1"/>
      <w:numFmt w:val="bullet"/>
      <w:lvlText w:val=""/>
      <w:lvlJc w:val="left"/>
      <w:pPr>
        <w:tabs>
          <w:tab w:val="num" w:pos="4320"/>
        </w:tabs>
        <w:ind w:left="4320" w:hanging="360"/>
      </w:pPr>
      <w:rPr>
        <w:rFonts w:ascii="Wingdings" w:hAnsi="Wingdings" w:hint="default"/>
      </w:rPr>
    </w:lvl>
    <w:lvl w:ilvl="6" w:tplc="00010409">
      <w:start w:val="1"/>
      <w:numFmt w:val="bullet"/>
      <w:lvlText w:val=""/>
      <w:lvlJc w:val="left"/>
      <w:pPr>
        <w:tabs>
          <w:tab w:val="num" w:pos="5040"/>
        </w:tabs>
        <w:ind w:left="5040" w:hanging="360"/>
      </w:pPr>
      <w:rPr>
        <w:rFonts w:ascii="Symbol" w:hAnsi="Symbol" w:hint="default"/>
      </w:rPr>
    </w:lvl>
    <w:lvl w:ilvl="7" w:tplc="00030409">
      <w:start w:val="1"/>
      <w:numFmt w:val="bullet"/>
      <w:lvlText w:val="o"/>
      <w:lvlJc w:val="left"/>
      <w:pPr>
        <w:tabs>
          <w:tab w:val="num" w:pos="5760"/>
        </w:tabs>
        <w:ind w:left="5760" w:hanging="360"/>
      </w:pPr>
      <w:rPr>
        <w:rFonts w:ascii="Courier New" w:hAnsi="Courier New" w:hint="default"/>
      </w:rPr>
    </w:lvl>
    <w:lvl w:ilvl="8" w:tplc="00050409">
      <w:start w:val="1"/>
      <w:numFmt w:val="bullet"/>
      <w:lvlText w:val=""/>
      <w:lvlJc w:val="left"/>
      <w:pPr>
        <w:tabs>
          <w:tab w:val="num" w:pos="6480"/>
        </w:tabs>
        <w:ind w:left="6480" w:hanging="360"/>
      </w:pPr>
      <w:rPr>
        <w:rFonts w:ascii="Wingdings" w:hAnsi="Wingdings" w:hint="default"/>
      </w:rPr>
    </w:lvl>
  </w:abstractNum>
  <w:abstractNum w:abstractNumId="9">
    <w:nsid w:val="77747974"/>
    <w:multiLevelType w:val="hybridMultilevel"/>
    <w:tmpl w:val="47AC18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7E184252"/>
    <w:multiLevelType w:val="hybridMultilevel"/>
    <w:tmpl w:val="E66A1C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7F163EE8"/>
    <w:multiLevelType w:val="hybridMultilevel"/>
    <w:tmpl w:val="F14807FC"/>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12">
    <w:nsid w:val="7FAF41E4"/>
    <w:multiLevelType w:val="hybridMultilevel"/>
    <w:tmpl w:val="614E63A2"/>
    <w:lvl w:ilvl="0" w:tplc="04090019">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3"/>
  </w:num>
  <w:num w:numId="3">
    <w:abstractNumId w:val="6"/>
  </w:num>
  <w:num w:numId="4">
    <w:abstractNumId w:val="0"/>
  </w:num>
  <w:num w:numId="5">
    <w:abstractNumId w:val="2"/>
  </w:num>
  <w:num w:numId="6">
    <w:abstractNumId w:val="10"/>
  </w:num>
  <w:num w:numId="7">
    <w:abstractNumId w:val="9"/>
  </w:num>
  <w:num w:numId="8">
    <w:abstractNumId w:val="11"/>
  </w:num>
  <w:num w:numId="9">
    <w:abstractNumId w:val="8"/>
  </w:num>
  <w:num w:numId="10">
    <w:abstractNumId w:val="7"/>
  </w:num>
  <w:num w:numId="11">
    <w:abstractNumId w:val="5"/>
  </w:num>
  <w:num w:numId="12">
    <w:abstractNumId w:val="4"/>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3D64"/>
    <w:rsid w:val="00001379"/>
    <w:rsid w:val="000038B0"/>
    <w:rsid w:val="000170D2"/>
    <w:rsid w:val="0003569C"/>
    <w:rsid w:val="00061D63"/>
    <w:rsid w:val="00070E44"/>
    <w:rsid w:val="00081832"/>
    <w:rsid w:val="00085A58"/>
    <w:rsid w:val="00090EFA"/>
    <w:rsid w:val="000A5E60"/>
    <w:rsid w:val="000D6827"/>
    <w:rsid w:val="000E48A9"/>
    <w:rsid w:val="000E48C1"/>
    <w:rsid w:val="000E55D6"/>
    <w:rsid w:val="000F01FF"/>
    <w:rsid w:val="000F17C3"/>
    <w:rsid w:val="00102C7A"/>
    <w:rsid w:val="00112F0D"/>
    <w:rsid w:val="00130595"/>
    <w:rsid w:val="001315D3"/>
    <w:rsid w:val="0014065D"/>
    <w:rsid w:val="00167511"/>
    <w:rsid w:val="00167720"/>
    <w:rsid w:val="0019296B"/>
    <w:rsid w:val="00195DC3"/>
    <w:rsid w:val="00197CEB"/>
    <w:rsid w:val="00197FA3"/>
    <w:rsid w:val="001A3898"/>
    <w:rsid w:val="001A6DB8"/>
    <w:rsid w:val="001B477F"/>
    <w:rsid w:val="001E24AF"/>
    <w:rsid w:val="001E6E03"/>
    <w:rsid w:val="00203596"/>
    <w:rsid w:val="002065F3"/>
    <w:rsid w:val="002276C9"/>
    <w:rsid w:val="0025173F"/>
    <w:rsid w:val="00262DF3"/>
    <w:rsid w:val="0027493E"/>
    <w:rsid w:val="00283064"/>
    <w:rsid w:val="0028486F"/>
    <w:rsid w:val="0028775F"/>
    <w:rsid w:val="00290D65"/>
    <w:rsid w:val="002A4FB9"/>
    <w:rsid w:val="002B14D8"/>
    <w:rsid w:val="002B40CF"/>
    <w:rsid w:val="002E25DC"/>
    <w:rsid w:val="002E3768"/>
    <w:rsid w:val="002E3C21"/>
    <w:rsid w:val="002F6944"/>
    <w:rsid w:val="00311558"/>
    <w:rsid w:val="00311617"/>
    <w:rsid w:val="0032018F"/>
    <w:rsid w:val="00324513"/>
    <w:rsid w:val="00331BA6"/>
    <w:rsid w:val="00335123"/>
    <w:rsid w:val="003363B1"/>
    <w:rsid w:val="003471BB"/>
    <w:rsid w:val="00361A53"/>
    <w:rsid w:val="00374409"/>
    <w:rsid w:val="00377295"/>
    <w:rsid w:val="00377D3D"/>
    <w:rsid w:val="003A2316"/>
    <w:rsid w:val="003A5865"/>
    <w:rsid w:val="003B67E9"/>
    <w:rsid w:val="003C0AE6"/>
    <w:rsid w:val="003D19AD"/>
    <w:rsid w:val="003D3B5F"/>
    <w:rsid w:val="003E00F8"/>
    <w:rsid w:val="003E1FAB"/>
    <w:rsid w:val="003E7E36"/>
    <w:rsid w:val="003F05EB"/>
    <w:rsid w:val="003F5BF7"/>
    <w:rsid w:val="00402710"/>
    <w:rsid w:val="00424337"/>
    <w:rsid w:val="00431D1F"/>
    <w:rsid w:val="00433B83"/>
    <w:rsid w:val="00446602"/>
    <w:rsid w:val="004470C9"/>
    <w:rsid w:val="004525BC"/>
    <w:rsid w:val="00461C56"/>
    <w:rsid w:val="00475207"/>
    <w:rsid w:val="00480D97"/>
    <w:rsid w:val="004835FE"/>
    <w:rsid w:val="004840A8"/>
    <w:rsid w:val="004845D7"/>
    <w:rsid w:val="004A49D2"/>
    <w:rsid w:val="004D1CA9"/>
    <w:rsid w:val="004F297E"/>
    <w:rsid w:val="004F4C8E"/>
    <w:rsid w:val="00513371"/>
    <w:rsid w:val="0051586B"/>
    <w:rsid w:val="005216C8"/>
    <w:rsid w:val="00525892"/>
    <w:rsid w:val="00543914"/>
    <w:rsid w:val="00561A6B"/>
    <w:rsid w:val="0056248F"/>
    <w:rsid w:val="00585FEF"/>
    <w:rsid w:val="00593309"/>
    <w:rsid w:val="00594C60"/>
    <w:rsid w:val="00596429"/>
    <w:rsid w:val="005B4B5A"/>
    <w:rsid w:val="005C2A80"/>
    <w:rsid w:val="005D11B3"/>
    <w:rsid w:val="005D31AE"/>
    <w:rsid w:val="005D491D"/>
    <w:rsid w:val="005E1FD4"/>
    <w:rsid w:val="005F7606"/>
    <w:rsid w:val="00606BC4"/>
    <w:rsid w:val="00612C00"/>
    <w:rsid w:val="00637DE6"/>
    <w:rsid w:val="00651B3B"/>
    <w:rsid w:val="006747A8"/>
    <w:rsid w:val="00685143"/>
    <w:rsid w:val="006925C8"/>
    <w:rsid w:val="00693C44"/>
    <w:rsid w:val="006A37D6"/>
    <w:rsid w:val="006A511E"/>
    <w:rsid w:val="006B4197"/>
    <w:rsid w:val="006C5682"/>
    <w:rsid w:val="006C79E0"/>
    <w:rsid w:val="006D20F6"/>
    <w:rsid w:val="006D7231"/>
    <w:rsid w:val="006D7606"/>
    <w:rsid w:val="00704ADB"/>
    <w:rsid w:val="0072377E"/>
    <w:rsid w:val="00734FAE"/>
    <w:rsid w:val="00745526"/>
    <w:rsid w:val="00746D9E"/>
    <w:rsid w:val="007523A1"/>
    <w:rsid w:val="00766142"/>
    <w:rsid w:val="007669E9"/>
    <w:rsid w:val="00781A5B"/>
    <w:rsid w:val="00792170"/>
    <w:rsid w:val="00794E1D"/>
    <w:rsid w:val="007960CE"/>
    <w:rsid w:val="007B1660"/>
    <w:rsid w:val="007C5428"/>
    <w:rsid w:val="007D03C7"/>
    <w:rsid w:val="007D052D"/>
    <w:rsid w:val="007D3237"/>
    <w:rsid w:val="007D595E"/>
    <w:rsid w:val="007D6DD4"/>
    <w:rsid w:val="007E3443"/>
    <w:rsid w:val="007F0776"/>
    <w:rsid w:val="00827B2B"/>
    <w:rsid w:val="00827E0F"/>
    <w:rsid w:val="00831569"/>
    <w:rsid w:val="0083546A"/>
    <w:rsid w:val="0084173E"/>
    <w:rsid w:val="00842D55"/>
    <w:rsid w:val="00843CFF"/>
    <w:rsid w:val="00855D02"/>
    <w:rsid w:val="008610E8"/>
    <w:rsid w:val="0087610B"/>
    <w:rsid w:val="0088727B"/>
    <w:rsid w:val="00890382"/>
    <w:rsid w:val="008909A6"/>
    <w:rsid w:val="00893DED"/>
    <w:rsid w:val="008A52AE"/>
    <w:rsid w:val="008A79A9"/>
    <w:rsid w:val="008B3E4D"/>
    <w:rsid w:val="008C3E14"/>
    <w:rsid w:val="008D0040"/>
    <w:rsid w:val="008E2005"/>
    <w:rsid w:val="008E6223"/>
    <w:rsid w:val="00933984"/>
    <w:rsid w:val="00935A77"/>
    <w:rsid w:val="0096258A"/>
    <w:rsid w:val="009645D7"/>
    <w:rsid w:val="00973235"/>
    <w:rsid w:val="00990301"/>
    <w:rsid w:val="009B078D"/>
    <w:rsid w:val="009B6849"/>
    <w:rsid w:val="009C17D2"/>
    <w:rsid w:val="009C5532"/>
    <w:rsid w:val="009C7782"/>
    <w:rsid w:val="009F5B61"/>
    <w:rsid w:val="00A0340F"/>
    <w:rsid w:val="00A31855"/>
    <w:rsid w:val="00A33005"/>
    <w:rsid w:val="00A34DB7"/>
    <w:rsid w:val="00A42862"/>
    <w:rsid w:val="00A42A60"/>
    <w:rsid w:val="00A42F68"/>
    <w:rsid w:val="00A45079"/>
    <w:rsid w:val="00A45303"/>
    <w:rsid w:val="00A5360F"/>
    <w:rsid w:val="00A537B2"/>
    <w:rsid w:val="00A63519"/>
    <w:rsid w:val="00A72326"/>
    <w:rsid w:val="00A73559"/>
    <w:rsid w:val="00A81F93"/>
    <w:rsid w:val="00A87B7A"/>
    <w:rsid w:val="00AB6ED4"/>
    <w:rsid w:val="00AC09B1"/>
    <w:rsid w:val="00AD1C80"/>
    <w:rsid w:val="00AD430D"/>
    <w:rsid w:val="00AE3B03"/>
    <w:rsid w:val="00AE4874"/>
    <w:rsid w:val="00AE4910"/>
    <w:rsid w:val="00AF4227"/>
    <w:rsid w:val="00AF4963"/>
    <w:rsid w:val="00AF7A6B"/>
    <w:rsid w:val="00B04837"/>
    <w:rsid w:val="00B21121"/>
    <w:rsid w:val="00B24EC7"/>
    <w:rsid w:val="00B42319"/>
    <w:rsid w:val="00B42C6E"/>
    <w:rsid w:val="00B50238"/>
    <w:rsid w:val="00B50879"/>
    <w:rsid w:val="00B63588"/>
    <w:rsid w:val="00B84DDB"/>
    <w:rsid w:val="00BA3E2F"/>
    <w:rsid w:val="00BB0645"/>
    <w:rsid w:val="00BB2195"/>
    <w:rsid w:val="00BB42A6"/>
    <w:rsid w:val="00C05A9A"/>
    <w:rsid w:val="00C24956"/>
    <w:rsid w:val="00C25737"/>
    <w:rsid w:val="00C33A29"/>
    <w:rsid w:val="00C4056A"/>
    <w:rsid w:val="00C42001"/>
    <w:rsid w:val="00C45278"/>
    <w:rsid w:val="00C523D0"/>
    <w:rsid w:val="00C52983"/>
    <w:rsid w:val="00C76392"/>
    <w:rsid w:val="00C82895"/>
    <w:rsid w:val="00C82C78"/>
    <w:rsid w:val="00CA1F9A"/>
    <w:rsid w:val="00CB36E0"/>
    <w:rsid w:val="00CD1E25"/>
    <w:rsid w:val="00CE2864"/>
    <w:rsid w:val="00CF0370"/>
    <w:rsid w:val="00CF0701"/>
    <w:rsid w:val="00D06987"/>
    <w:rsid w:val="00D06B80"/>
    <w:rsid w:val="00D11E2A"/>
    <w:rsid w:val="00D17A35"/>
    <w:rsid w:val="00D20287"/>
    <w:rsid w:val="00D21DA2"/>
    <w:rsid w:val="00D21FA6"/>
    <w:rsid w:val="00D259E6"/>
    <w:rsid w:val="00D25C53"/>
    <w:rsid w:val="00D32080"/>
    <w:rsid w:val="00D46BB5"/>
    <w:rsid w:val="00D52DA8"/>
    <w:rsid w:val="00D62DE1"/>
    <w:rsid w:val="00D64D32"/>
    <w:rsid w:val="00D77BDF"/>
    <w:rsid w:val="00D907C7"/>
    <w:rsid w:val="00D91E6C"/>
    <w:rsid w:val="00D92CB3"/>
    <w:rsid w:val="00D9577F"/>
    <w:rsid w:val="00DA61C3"/>
    <w:rsid w:val="00DD3D74"/>
    <w:rsid w:val="00DD6761"/>
    <w:rsid w:val="00E008B8"/>
    <w:rsid w:val="00E04B5E"/>
    <w:rsid w:val="00E15F20"/>
    <w:rsid w:val="00E3433C"/>
    <w:rsid w:val="00E36BB4"/>
    <w:rsid w:val="00E5448D"/>
    <w:rsid w:val="00E83E49"/>
    <w:rsid w:val="00E919FF"/>
    <w:rsid w:val="00E92071"/>
    <w:rsid w:val="00EA0EF2"/>
    <w:rsid w:val="00EA145C"/>
    <w:rsid w:val="00EA55E7"/>
    <w:rsid w:val="00EB0508"/>
    <w:rsid w:val="00EB7AC6"/>
    <w:rsid w:val="00EC2076"/>
    <w:rsid w:val="00EC7E13"/>
    <w:rsid w:val="00ED7FDF"/>
    <w:rsid w:val="00EE0B6E"/>
    <w:rsid w:val="00EE3756"/>
    <w:rsid w:val="00F008EB"/>
    <w:rsid w:val="00F01F04"/>
    <w:rsid w:val="00F04791"/>
    <w:rsid w:val="00F0572B"/>
    <w:rsid w:val="00F06A40"/>
    <w:rsid w:val="00F12A86"/>
    <w:rsid w:val="00F12C25"/>
    <w:rsid w:val="00F13D64"/>
    <w:rsid w:val="00F15ABD"/>
    <w:rsid w:val="00F176E6"/>
    <w:rsid w:val="00F25C60"/>
    <w:rsid w:val="00F34A2C"/>
    <w:rsid w:val="00F373DA"/>
    <w:rsid w:val="00F5745C"/>
    <w:rsid w:val="00F65B12"/>
    <w:rsid w:val="00F65B47"/>
    <w:rsid w:val="00F74A36"/>
    <w:rsid w:val="00FA0FDD"/>
    <w:rsid w:val="00FA2939"/>
    <w:rsid w:val="00FB1973"/>
    <w:rsid w:val="00FB7639"/>
    <w:rsid w:val="00FC3464"/>
    <w:rsid w:val="00FC3A7D"/>
    <w:rsid w:val="00FC746E"/>
    <w:rsid w:val="00FD6B5E"/>
    <w:rsid w:val="00FE7E90"/>
    <w:rsid w:val="00FF71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73F"/>
    <w:pPr>
      <w:spacing w:after="200" w:line="276" w:lineRule="auto"/>
    </w:pPr>
    <w:rPr>
      <w:kern w:val="0"/>
      <w:sz w:val="22"/>
      <w:lang w:val="en-CA" w:bidi="yi-Hebr"/>
    </w:rPr>
  </w:style>
  <w:style w:type="paragraph" w:styleId="Heading1">
    <w:name w:val="heading 1"/>
    <w:basedOn w:val="Normal"/>
    <w:next w:val="Normal"/>
    <w:link w:val="Heading1Char"/>
    <w:uiPriority w:val="99"/>
    <w:qFormat/>
    <w:rsid w:val="00A537B2"/>
    <w:pPr>
      <w:keepNext/>
      <w:spacing w:after="0" w:line="240" w:lineRule="auto"/>
      <w:jc w:val="center"/>
      <w:outlineLvl w:val="0"/>
    </w:pPr>
    <w:rPr>
      <w:rFonts w:ascii="Times New Roman" w:hAnsi="Times New Roman" w:cs="Times New Roman"/>
      <w:b/>
      <w:bCs/>
      <w:sz w:val="24"/>
      <w:szCs w:val="24"/>
      <w:u w:val="single"/>
      <w:lang w:val="en-US" w:eastAsia="en-US"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537B2"/>
    <w:rPr>
      <w:rFonts w:ascii="Times New Roman" w:hAnsi="Times New Roman" w:cs="Times New Roman"/>
      <w:b/>
      <w:bCs/>
      <w:sz w:val="24"/>
      <w:szCs w:val="24"/>
      <w:u w:val="single"/>
      <w:lang w:eastAsia="en-US" w:bidi="ar-SA"/>
    </w:rPr>
  </w:style>
  <w:style w:type="paragraph" w:styleId="ListParagraph">
    <w:name w:val="List Paragraph"/>
    <w:basedOn w:val="Normal"/>
    <w:uiPriority w:val="99"/>
    <w:qFormat/>
    <w:rsid w:val="00F13D64"/>
    <w:pPr>
      <w:ind w:left="720"/>
      <w:contextualSpacing/>
    </w:pPr>
  </w:style>
  <w:style w:type="character" w:styleId="Hyperlink">
    <w:name w:val="Hyperlink"/>
    <w:basedOn w:val="DefaultParagraphFont"/>
    <w:uiPriority w:val="99"/>
    <w:rsid w:val="00F13D64"/>
    <w:rPr>
      <w:rFonts w:ascii="Arial" w:hAnsi="Arial" w:cs="Times New Roman"/>
      <w:color w:val="003366"/>
      <w:u w:val="single"/>
    </w:rPr>
  </w:style>
  <w:style w:type="paragraph" w:customStyle="1" w:styleId="Level1">
    <w:name w:val="Level 1"/>
    <w:uiPriority w:val="99"/>
    <w:rsid w:val="00F13D64"/>
    <w:pPr>
      <w:widowControl w:val="0"/>
      <w:autoSpaceDE w:val="0"/>
      <w:autoSpaceDN w:val="0"/>
      <w:adjustRightInd w:val="0"/>
      <w:ind w:left="720"/>
      <w:jc w:val="both"/>
    </w:pPr>
    <w:rPr>
      <w:rFonts w:ascii="Times New Roman" w:hAnsi="Times New Roman" w:cs="Times New Roman"/>
      <w:kern w:val="0"/>
      <w:sz w:val="24"/>
      <w:szCs w:val="24"/>
      <w:lang w:eastAsia="en-US"/>
    </w:rPr>
  </w:style>
  <w:style w:type="paragraph" w:styleId="NormalWeb">
    <w:name w:val="Normal (Web)"/>
    <w:basedOn w:val="Normal"/>
    <w:uiPriority w:val="99"/>
    <w:rsid w:val="000D6827"/>
    <w:pPr>
      <w:spacing w:before="100" w:beforeAutospacing="1" w:after="100" w:afterAutospacing="1" w:line="240" w:lineRule="auto"/>
    </w:pPr>
    <w:rPr>
      <w:rFonts w:ascii="Times New Roman" w:hAnsi="Times New Roman" w:cs="Times New Roman"/>
      <w:sz w:val="24"/>
      <w:szCs w:val="24"/>
      <w:lang w:val="en-US" w:eastAsia="en-US" w:bidi="ar-SA"/>
    </w:rPr>
  </w:style>
  <w:style w:type="paragraph" w:customStyle="1" w:styleId="EndNoteBibliography">
    <w:name w:val="EndNote Bibliography"/>
    <w:basedOn w:val="Normal"/>
    <w:link w:val="EndNoteBibliographyChar"/>
    <w:uiPriority w:val="99"/>
    <w:rsid w:val="004470C9"/>
    <w:pPr>
      <w:spacing w:line="240" w:lineRule="auto"/>
    </w:pPr>
    <w:rPr>
      <w:noProof/>
    </w:rPr>
  </w:style>
  <w:style w:type="character" w:customStyle="1" w:styleId="EndNoteBibliographyChar">
    <w:name w:val="EndNote Bibliography Char"/>
    <w:basedOn w:val="DefaultParagraphFont"/>
    <w:link w:val="EndNoteBibliography"/>
    <w:uiPriority w:val="99"/>
    <w:locked/>
    <w:rsid w:val="004470C9"/>
    <w:rPr>
      <w:rFonts w:ascii="Calibri" w:hAnsi="Calibri" w:cs="Times New Roman"/>
      <w:noProof/>
      <w:lang w:val="en-CA"/>
    </w:rPr>
  </w:style>
  <w:style w:type="paragraph" w:customStyle="1" w:styleId="Default">
    <w:name w:val="Default"/>
    <w:uiPriority w:val="99"/>
    <w:rsid w:val="00693C44"/>
    <w:pPr>
      <w:autoSpaceDE w:val="0"/>
      <w:autoSpaceDN w:val="0"/>
      <w:adjustRightInd w:val="0"/>
    </w:pPr>
    <w:rPr>
      <w:rFonts w:ascii="Times New Roman" w:hAnsi="Times New Roman" w:cs="Times New Roman"/>
      <w:color w:val="000000"/>
      <w:kern w:val="0"/>
      <w:sz w:val="24"/>
      <w:szCs w:val="24"/>
      <w:lang w:val="en-CA" w:bidi="yi-Hebr"/>
    </w:rPr>
  </w:style>
  <w:style w:type="paragraph" w:styleId="Header">
    <w:name w:val="header"/>
    <w:basedOn w:val="Normal"/>
    <w:link w:val="HeaderChar"/>
    <w:uiPriority w:val="99"/>
    <w:rsid w:val="00A81F93"/>
    <w:pPr>
      <w:tabs>
        <w:tab w:val="center" w:pos="4320"/>
        <w:tab w:val="right" w:pos="8640"/>
      </w:tabs>
      <w:spacing w:after="0" w:line="240" w:lineRule="auto"/>
    </w:pPr>
  </w:style>
  <w:style w:type="character" w:customStyle="1" w:styleId="HeaderChar">
    <w:name w:val="Header Char"/>
    <w:basedOn w:val="DefaultParagraphFont"/>
    <w:link w:val="Header"/>
    <w:uiPriority w:val="99"/>
    <w:locked/>
    <w:rsid w:val="00A81F93"/>
    <w:rPr>
      <w:rFonts w:cs="Times New Roman"/>
      <w:lang w:val="en-CA"/>
    </w:rPr>
  </w:style>
  <w:style w:type="paragraph" w:styleId="Footer">
    <w:name w:val="footer"/>
    <w:basedOn w:val="Normal"/>
    <w:link w:val="FooterChar"/>
    <w:uiPriority w:val="99"/>
    <w:rsid w:val="00A81F93"/>
    <w:pPr>
      <w:tabs>
        <w:tab w:val="center" w:pos="4320"/>
        <w:tab w:val="right" w:pos="8640"/>
      </w:tabs>
      <w:spacing w:after="0" w:line="240" w:lineRule="auto"/>
    </w:pPr>
  </w:style>
  <w:style w:type="character" w:customStyle="1" w:styleId="FooterChar">
    <w:name w:val="Footer Char"/>
    <w:basedOn w:val="DefaultParagraphFont"/>
    <w:link w:val="Footer"/>
    <w:uiPriority w:val="99"/>
    <w:locked/>
    <w:rsid w:val="00A81F93"/>
    <w:rPr>
      <w:rFonts w:cs="Times New Roman"/>
      <w:lang w:val="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1</Pages>
  <Words>199</Words>
  <Characters>1140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Weiguo Zhang</dc:creator>
  <cp:keywords/>
  <dc:description/>
  <cp:lastModifiedBy>zzz</cp:lastModifiedBy>
  <cp:revision>16</cp:revision>
  <dcterms:created xsi:type="dcterms:W3CDTF">2017-10-30T15:39:00Z</dcterms:created>
  <dcterms:modified xsi:type="dcterms:W3CDTF">2019-05-03T08:48:00Z</dcterms:modified>
</cp:coreProperties>
</file>